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59" w:rsidRDefault="004F3859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</w:rPr>
      </w:pPr>
    </w:p>
    <w:p w:rsidR="004F3859" w:rsidRPr="00237778" w:rsidRDefault="004F3859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b/>
          <w:color w:val="000000"/>
          <w:sz w:val="24"/>
          <w:szCs w:val="24"/>
        </w:rPr>
        <w:t>Załącznik nr 7 do SWZ</w:t>
      </w:r>
    </w:p>
    <w:p w:rsidR="004F3859" w:rsidRPr="00237778" w:rsidRDefault="004F3859" w:rsidP="006C644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F3859" w:rsidRPr="004B444B" w:rsidRDefault="004F3859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4F3859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4F3859" w:rsidRPr="004B444B" w:rsidRDefault="004F3859" w:rsidP="004B444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Oświadczenie Wykonawców wspólnie ubiegających się o udzielenie zamówienia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składane na podstawie art. 117  ust. 4 ustawy z dnia 11 września 2019 r.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Prawo zamówień publicznych</w:t>
            </w:r>
          </w:p>
        </w:tc>
      </w:tr>
    </w:tbl>
    <w:p w:rsidR="004F3859" w:rsidRDefault="004F3859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 pn. </w:t>
      </w:r>
      <w:bookmarkStart w:id="0" w:name="_Hlk535831023"/>
      <w:bookmarkStart w:id="1" w:name="_Hlk517264785"/>
      <w:r w:rsidRPr="00237778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Pr="00DF3459">
        <w:rPr>
          <w:rFonts w:ascii="Times New Roman" w:hAnsi="Times New Roman" w:cs="Times New Roman"/>
          <w:b/>
          <w:sz w:val="24"/>
          <w:szCs w:val="24"/>
        </w:rPr>
        <w:t>Budowa rozdzielczej sieci wodociągowej w Niechłodzie</w:t>
      </w:r>
      <w:r w:rsidRPr="00237778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"/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oświadczam, że:</w:t>
      </w:r>
    </w:p>
    <w:p w:rsidR="004F3859" w:rsidRPr="00237778" w:rsidRDefault="004F3859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1. Wykonawca 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3859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2. Wykonawca 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</w:t>
      </w:r>
    </w:p>
    <w:p w:rsidR="004F3859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3859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3. Wykonawca 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……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3859" w:rsidRPr="004B444B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4F3859" w:rsidRPr="004B444B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>…………….………………………………, dnia ………….…</w:t>
      </w:r>
      <w:r w:rsidRPr="004B444B">
        <w:rPr>
          <w:rFonts w:ascii="Times New Roman" w:hAnsi="Times New Roman" w:cs="Times New Roman"/>
          <w:i/>
          <w:sz w:val="24"/>
          <w:szCs w:val="24"/>
        </w:rPr>
        <w:t>2021</w:t>
      </w: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r. </w:t>
      </w:r>
    </w:p>
    <w:p w:rsidR="004F3859" w:rsidRPr="00237778" w:rsidRDefault="004F385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3859" w:rsidRPr="00237778" w:rsidRDefault="004F3859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F3859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859" w:rsidRDefault="004F3859">
      <w:pPr>
        <w:spacing w:after="0" w:line="240" w:lineRule="auto"/>
      </w:pPr>
      <w:r>
        <w:separator/>
      </w:r>
    </w:p>
  </w:endnote>
  <w:endnote w:type="continuationSeparator" w:id="0">
    <w:p w:rsidR="004F3859" w:rsidRDefault="004F3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859" w:rsidRDefault="004F3859">
      <w:pPr>
        <w:spacing w:after="0" w:line="240" w:lineRule="auto"/>
      </w:pPr>
      <w:r>
        <w:separator/>
      </w:r>
    </w:p>
  </w:footnote>
  <w:footnote w:type="continuationSeparator" w:id="0">
    <w:p w:rsidR="004F3859" w:rsidRDefault="004F3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859" w:rsidRPr="00237778" w:rsidRDefault="004F3859">
    <w:pPr>
      <w:tabs>
        <w:tab w:val="center" w:pos="4536"/>
        <w:tab w:val="left" w:pos="7815"/>
        <w:tab w:val="right" w:pos="9072"/>
      </w:tabs>
      <w:spacing w:after="0" w:line="240" w:lineRule="auto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Znak sprawy: FS.271.4</w:t>
    </w:r>
    <w:r w:rsidRPr="00237778">
      <w:rPr>
        <w:rFonts w:ascii="Times New Roman" w:hAnsi="Times New Roman" w:cs="Times New Roman"/>
        <w:noProof/>
        <w:sz w:val="24"/>
        <w:szCs w:val="24"/>
      </w:rPr>
      <w:t>.2021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67FAC"/>
    <w:rsid w:val="000814B1"/>
    <w:rsid w:val="000B4B39"/>
    <w:rsid w:val="00175208"/>
    <w:rsid w:val="001B01D4"/>
    <w:rsid w:val="00236D9D"/>
    <w:rsid w:val="00237778"/>
    <w:rsid w:val="003E49F3"/>
    <w:rsid w:val="00424EDE"/>
    <w:rsid w:val="004907FB"/>
    <w:rsid w:val="004925E9"/>
    <w:rsid w:val="004B444B"/>
    <w:rsid w:val="004E32E9"/>
    <w:rsid w:val="004F3859"/>
    <w:rsid w:val="005B3600"/>
    <w:rsid w:val="005D1B38"/>
    <w:rsid w:val="005F015E"/>
    <w:rsid w:val="00616D96"/>
    <w:rsid w:val="006360BC"/>
    <w:rsid w:val="006C6443"/>
    <w:rsid w:val="00730FBB"/>
    <w:rsid w:val="007C184A"/>
    <w:rsid w:val="007F057E"/>
    <w:rsid w:val="008554A8"/>
    <w:rsid w:val="008B6645"/>
    <w:rsid w:val="00983108"/>
    <w:rsid w:val="00A54E43"/>
    <w:rsid w:val="00B672DE"/>
    <w:rsid w:val="00BA5965"/>
    <w:rsid w:val="00C555CE"/>
    <w:rsid w:val="00C55DF0"/>
    <w:rsid w:val="00C72A5B"/>
    <w:rsid w:val="00DB5D99"/>
    <w:rsid w:val="00DF3459"/>
    <w:rsid w:val="00E53D20"/>
    <w:rsid w:val="00EA4A1B"/>
    <w:rsid w:val="00F37EC7"/>
    <w:rsid w:val="00F643B9"/>
    <w:rsid w:val="00F727A3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5E"/>
    <w:pPr>
      <w:spacing w:after="160" w:line="25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147</Words>
  <Characters>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</cp:revision>
  <dcterms:created xsi:type="dcterms:W3CDTF">2021-04-20T12:41:00Z</dcterms:created>
  <dcterms:modified xsi:type="dcterms:W3CDTF">2021-06-07T06:52:00Z</dcterms:modified>
</cp:coreProperties>
</file>